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33" w:rsidRDefault="00441F42">
      <w:bookmarkStart w:id="0" w:name="_GoBack"/>
      <w:r>
        <w:rPr>
          <w:noProof/>
          <w:sz w:val="22"/>
          <w:lang w:eastAsia="en-GB"/>
        </w:rPr>
        <w:drawing>
          <wp:inline distT="0" distB="0" distL="0" distR="0" wp14:anchorId="61557FE3" wp14:editId="2818031B">
            <wp:extent cx="5274310" cy="5330194"/>
            <wp:effectExtent l="38100" t="38100" r="40640" b="419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540" t="27786" r="8893" b="7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30194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0"/>
    </w:p>
    <w:sectPr w:rsidR="003E29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42"/>
    <w:rsid w:val="003E2933"/>
    <w:rsid w:val="0044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1F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F4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1F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F4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E37442E8.dotm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Highways Agency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Simpson, Emma</dc:creator>
  <cp:lastModifiedBy>Simpson, Emma</cp:lastModifiedBy>
  <cp:revision>1</cp:revision>
  <dcterms:created xsi:type="dcterms:W3CDTF">2017-10-11T14:16:00Z</dcterms:created>
  <dcterms:modified xsi:type="dcterms:W3CDTF">2017-10-11T14:16:00Z</dcterms:modified>
</cp:coreProperties>
</file>